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56735EF" w14:textId="77777777" w:rsidTr="00A54692">
        <w:tc>
          <w:tcPr>
            <w:tcW w:w="9062" w:type="dxa"/>
          </w:tcPr>
          <w:p w14:paraId="69218138" w14:textId="77777777" w:rsidR="0002103C" w:rsidRPr="0098366D" w:rsidRDefault="00DB6299" w:rsidP="00DB629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B629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travail de jour par un salarié travaillant la nuit</w:t>
            </w:r>
          </w:p>
        </w:tc>
      </w:tr>
    </w:tbl>
    <w:p w14:paraId="238CDD94" w14:textId="77777777" w:rsidR="00C35E04" w:rsidRDefault="00C35E04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C35E04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avez connaissance de la disponibilité d’un poste</w:t>
      </w:r>
    </w:p>
    <w:p w14:paraId="6E1D42B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39653E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91DBFE0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C35E0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35E0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556D110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Demande de travail de jour</w:t>
      </w:r>
    </w:p>
    <w:p w14:paraId="5E9F20BD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Lieu, Date,</w:t>
      </w:r>
    </w:p>
    <w:p w14:paraId="19B7C8E8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Madame, Monsieur,</w:t>
      </w:r>
    </w:p>
    <w:p w14:paraId="3AA32261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J’ai été informé qu’un emploi sur un poste de jour correspondant à ma catégorie professionnelle était disponible.</w:t>
      </w:r>
    </w:p>
    <w:p w14:paraId="1F6AC2A0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Actuellement je travaille sur un poste de nuit et je souhaite travailler sur un poste de jour.</w:t>
      </w:r>
    </w:p>
    <w:p w14:paraId="5DB9305E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i/>
          <w:iCs/>
          <w:lang w:eastAsia="fr-FR"/>
        </w:rPr>
        <w:t>Expliquez pourquoi êtes désireux de travailler sur un poste de jour, par exemple à cause d’une incompatibilité avec des obligations familiales impérieuses.</w:t>
      </w:r>
    </w:p>
    <w:p w14:paraId="2481617D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En conséquence, je sollicite votre accord pour occuper ce poste de jour en vertu de la priorité d’emploi prévue à l’article L.3122-43 et L.3122-44 du code du travail à compter du &lt; date &gt;.</w:t>
      </w:r>
    </w:p>
    <w:p w14:paraId="1285BC00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2F89F95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B2F0798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36434AA1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E92D85B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282FB0A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5E5A2A0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59C8E7E" w14:textId="77777777" w:rsidR="00C35E04" w:rsidRPr="00E00AFD" w:rsidRDefault="00C35E04" w:rsidP="00E00AFD">
      <w:pPr>
        <w:rPr>
          <w:rFonts w:ascii="Arial" w:eastAsia="Times New Roman" w:hAnsi="Arial" w:cs="Arial"/>
          <w:lang w:eastAsia="fr-FR"/>
        </w:rPr>
      </w:pPr>
    </w:p>
    <w:p w14:paraId="121364B9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D0BC4E2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78CC402" w14:textId="77777777" w:rsidR="00E00AFD" w:rsidRDefault="00C35E04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C35E04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n’avez pas connaissance de la disponibilité d’un poste</w:t>
      </w:r>
    </w:p>
    <w:p w14:paraId="0E483328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2DF4261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A02233B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C35E0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35E0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F0E7DC7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Demande de travail de jour</w:t>
      </w:r>
    </w:p>
    <w:p w14:paraId="79FC28FC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Lieu, Date,</w:t>
      </w:r>
    </w:p>
    <w:p w14:paraId="59BD48C0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Madame, Monsieur,</w:t>
      </w:r>
    </w:p>
    <w:p w14:paraId="4D9CDBAB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Actuellement je travaille sur un poste de nuit et je vous informe de mon intention de travailler sur un poste de jour.</w:t>
      </w:r>
    </w:p>
    <w:p w14:paraId="15A41ADF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i/>
          <w:iCs/>
          <w:lang w:eastAsia="fr-FR"/>
        </w:rPr>
        <w:t>Expliquez pourquoi vous voulez travailler sur un poste de jour, par exemple à cause d’une incompatibilité avec des obligations familiales impérieuses.</w:t>
      </w:r>
    </w:p>
    <w:p w14:paraId="53A79821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En conséquence, je sollicite votre accord pour occuper ce poste de jour en vertu de la priorité d’emploi prévue à l’article L.3122-43 et L.3122-44 du code du travail à compter du &lt; date &gt;.</w:t>
      </w:r>
    </w:p>
    <w:p w14:paraId="5F840FE4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Si malheureusement aucun poste n’est actuellement vacant, je vous demande de bien vouloir m’informer lorsqu’un poste correspondant à ma catégorie professionnelle sera disponible.</w:t>
      </w:r>
    </w:p>
    <w:p w14:paraId="686278DD" w14:textId="77777777" w:rsidR="00C35E04" w:rsidRPr="00C35E04" w:rsidRDefault="00C35E04" w:rsidP="00C35E0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5E04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4C3AABA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01795F6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322A" w14:textId="77777777" w:rsidR="002B1CB4" w:rsidRDefault="002B1CB4" w:rsidP="002C45CC">
      <w:pPr>
        <w:spacing w:after="0" w:line="240" w:lineRule="auto"/>
      </w:pPr>
      <w:r>
        <w:separator/>
      </w:r>
    </w:p>
  </w:endnote>
  <w:endnote w:type="continuationSeparator" w:id="0">
    <w:p w14:paraId="3957C234" w14:textId="77777777" w:rsidR="002B1CB4" w:rsidRDefault="002B1CB4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D6A0D" w14:textId="77777777" w:rsidR="002B1CB4" w:rsidRDefault="002B1CB4" w:rsidP="002C45CC">
      <w:pPr>
        <w:spacing w:after="0" w:line="240" w:lineRule="auto"/>
      </w:pPr>
      <w:r>
        <w:separator/>
      </w:r>
    </w:p>
  </w:footnote>
  <w:footnote w:type="continuationSeparator" w:id="0">
    <w:p w14:paraId="6047A01B" w14:textId="77777777" w:rsidR="002B1CB4" w:rsidRDefault="002B1CB4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A3B7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D3748F9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299"/>
    <w:rsid w:val="0000435F"/>
    <w:rsid w:val="0000541B"/>
    <w:rsid w:val="0002103C"/>
    <w:rsid w:val="00035116"/>
    <w:rsid w:val="00185DF4"/>
    <w:rsid w:val="0029160E"/>
    <w:rsid w:val="002B1CB4"/>
    <w:rsid w:val="002C45CC"/>
    <w:rsid w:val="002E055C"/>
    <w:rsid w:val="002F77DF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33E16"/>
    <w:rsid w:val="00BA0480"/>
    <w:rsid w:val="00BB2564"/>
    <w:rsid w:val="00BF7483"/>
    <w:rsid w:val="00C35E04"/>
    <w:rsid w:val="00C3745A"/>
    <w:rsid w:val="00D11683"/>
    <w:rsid w:val="00D64E0B"/>
    <w:rsid w:val="00DB6299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52FA0"/>
  <w15:docId w15:val="{234293E9-9529-4B6D-857A-394D8BC1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DCDD6-6261-4CBC-AC6F-BFD71309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2016-03-22T08:54:00Z</dcterms:created>
  <dcterms:modified xsi:type="dcterms:W3CDTF">2026-05-13T10:02:00Z</dcterms:modified>
</cp:coreProperties>
</file>